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0245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0245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245E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398E3-4415-487E-918F-A90ED2C8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2018-12-26T02:33:00Z</dcterms:modified>
</cp:coreProperties>
</file>